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EC2A3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DOLE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74EDA793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Halden, Kent.</w:t>
      </w:r>
    </w:p>
    <w:p w14:paraId="5C42B3BA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F5D432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DA2BAD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cited for being a suspected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Burbache</w:t>
      </w:r>
      <w:proofErr w:type="spellEnd"/>
      <w:r>
        <w:rPr>
          <w:rFonts w:ascii="Times New Roman" w:hAnsi="Times New Roman" w:cs="Times New Roman"/>
          <w:sz w:val="24"/>
          <w:szCs w:val="24"/>
        </w:rPr>
        <w:t>, official of the</w:t>
      </w:r>
    </w:p>
    <w:p w14:paraId="46CA5773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Archbishop of Canterbury(q.v.).</w:t>
      </w:r>
    </w:p>
    <w:p w14:paraId="5B89BB2E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4DDEBCD6" w14:textId="77777777" w:rsidR="00D77D55" w:rsidRDefault="00D77D55" w:rsidP="00D77D5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74FF3182" w14:textId="77777777" w:rsidR="00D77D55" w:rsidRDefault="00D77D55" w:rsidP="00D77D5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Department of History of the University of York, September 1475 </w:t>
      </w:r>
    </w:p>
    <w:p w14:paraId="7D1B4B46" w14:textId="77777777" w:rsidR="00D77D55" w:rsidRDefault="00D77D55" w:rsidP="00D77D5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pp.410-11)</w:t>
      </w:r>
    </w:p>
    <w:p w14:paraId="1B23B0CC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excommunicated in his absence, having repeatedly failed to appear.</w:t>
      </w:r>
    </w:p>
    <w:p w14:paraId="43423908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5E92C737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F1649E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ADE0DC" w14:textId="77777777" w:rsidR="00D77D55" w:rsidRDefault="00D77D55" w:rsidP="00D77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6FA973A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912B4" w14:textId="77777777" w:rsidR="00D77D55" w:rsidRDefault="00D77D55" w:rsidP="009139A6">
      <w:r>
        <w:separator/>
      </w:r>
    </w:p>
  </w:endnote>
  <w:endnote w:type="continuationSeparator" w:id="0">
    <w:p w14:paraId="1D6EC309" w14:textId="77777777" w:rsidR="00D77D55" w:rsidRDefault="00D77D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1E8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9F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E0E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6E3C0" w14:textId="77777777" w:rsidR="00D77D55" w:rsidRDefault="00D77D55" w:rsidP="009139A6">
      <w:r>
        <w:separator/>
      </w:r>
    </w:p>
  </w:footnote>
  <w:footnote w:type="continuationSeparator" w:id="0">
    <w:p w14:paraId="569E7BE8" w14:textId="77777777" w:rsidR="00D77D55" w:rsidRDefault="00D77D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32F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DBA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B9D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D5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77D5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17FC7"/>
  <w15:chartTrackingRefBased/>
  <w15:docId w15:val="{AFBA4B6B-4EA0-4C4B-AAAF-D6F5E29C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2022-02-06T08:33:00Z</dcterms:created>
  <dcterms:modified xsi:type="dcterms:W3CDTF">2022-02-06T08:33:00Z</dcterms:modified>
</cp:coreProperties>
</file>